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554" w:rsidRPr="00CD512D" w:rsidRDefault="00336554" w:rsidP="00CD512D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sectPr w:rsidR="00336554" w:rsidRPr="00CD512D" w:rsidSect="009E1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12D"/>
    <w:rsid w:val="00057FCC"/>
    <w:rsid w:val="0023011F"/>
    <w:rsid w:val="00336554"/>
    <w:rsid w:val="00395A6F"/>
    <w:rsid w:val="006402A6"/>
    <w:rsid w:val="007A3992"/>
    <w:rsid w:val="009E133A"/>
    <w:rsid w:val="00CD512D"/>
    <w:rsid w:val="00E17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33A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link w:val="Heading1Char"/>
    <w:uiPriority w:val="99"/>
    <w:qFormat/>
    <w:rsid w:val="00CD512D"/>
    <w:pPr>
      <w:spacing w:before="100" w:beforeAutospacing="1" w:after="100" w:afterAutospacing="1" w:line="240" w:lineRule="auto"/>
      <w:outlineLvl w:val="0"/>
    </w:pPr>
    <w:rPr>
      <w:rFonts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9"/>
    <w:qFormat/>
    <w:rsid w:val="00CD512D"/>
    <w:pPr>
      <w:spacing w:before="100" w:beforeAutospacing="1" w:after="100" w:afterAutospacing="1" w:line="240" w:lineRule="auto"/>
      <w:outlineLvl w:val="1"/>
    </w:pPr>
    <w:rPr>
      <w:rFonts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512D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D512D"/>
    <w:rPr>
      <w:rFonts w:ascii="Times New Roman" w:hAnsi="Times New Roman" w:cs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rsid w:val="00CD5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51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91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19469">
          <w:marLeft w:val="105"/>
          <w:marRight w:val="10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92">
          <w:marLeft w:val="0"/>
          <w:marRight w:val="7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1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1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1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1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1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19454">
          <w:marLeft w:val="105"/>
          <w:marRight w:val="10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64">
          <w:marLeft w:val="0"/>
          <w:marRight w:val="7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1</Pages>
  <Words>0</Words>
  <Characters>0</Characters>
  <Application>Microsoft Office Outlook</Application>
  <DocSecurity>0</DocSecurity>
  <Lines>0</Lines>
  <Paragraphs>0</Paragraphs>
  <ScaleCrop>false</ScaleCrop>
  <Company>LeDimore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Tikhon</cp:lastModifiedBy>
  <cp:revision>3</cp:revision>
  <dcterms:created xsi:type="dcterms:W3CDTF">2010-05-26T13:58:00Z</dcterms:created>
  <dcterms:modified xsi:type="dcterms:W3CDTF">2012-07-18T19:07:00Z</dcterms:modified>
</cp:coreProperties>
</file>